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F5242E">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F5242E">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F5242E">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F5242E">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F5242E">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F5242E"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469479492"/>
                <w:placeholder>
                  <w:docPart w:val="B99D442F2792493FA726FF46FA848440"/>
                </w:placeholder>
              </w:sdtPr>
              <w:sdtEndPr/>
              <w:sdtContent>
                <w:sdt>
                  <w:sdtPr>
                    <w:rPr>
                      <w:bCs/>
                      <w:lang w:eastAsia="en-GB"/>
                    </w:rPr>
                    <w:id w:val="-1729989648"/>
                    <w:placeholder>
                      <w:docPart w:val="C8BB14A8587B416CB11017190773B677"/>
                    </w:placeholder>
                  </w:sdtPr>
                  <w:sdtEndPr>
                    <w:rPr>
                      <w:lang w:val="en-IE"/>
                    </w:rPr>
                  </w:sdtEndPr>
                  <w:sdtContent>
                    <w:tc>
                      <w:tcPr>
                        <w:tcW w:w="5491" w:type="dxa"/>
                      </w:tcPr>
                      <w:p w14:paraId="163192D7" w14:textId="19E9B0A0" w:rsidR="00546DB1" w:rsidRPr="00546DB1" w:rsidRDefault="00F35BB2" w:rsidP="00AB56F9">
                        <w:pPr>
                          <w:tabs>
                            <w:tab w:val="left" w:pos="426"/>
                          </w:tabs>
                          <w:spacing w:before="120"/>
                          <w:rPr>
                            <w:bCs/>
                            <w:lang w:val="en-IE" w:eastAsia="en-GB"/>
                          </w:rPr>
                        </w:pPr>
                        <w:r w:rsidRPr="0069772C">
                          <w:rPr>
                            <w:bCs/>
                            <w:lang w:eastAsia="en-GB"/>
                          </w:rPr>
                          <w:t>INTPA E1</w:t>
                        </w:r>
                        <w:r w:rsidR="0069772C">
                          <w:rPr>
                            <w:bCs/>
                            <w:lang w:eastAsia="en-GB"/>
                          </w:rPr>
                          <w:t xml:space="preserve"> </w:t>
                        </w:r>
                        <w:r w:rsidR="001810BA">
                          <w:rPr>
                            <w:bCs/>
                            <w:lang w:eastAsia="en-GB"/>
                          </w:rPr>
                          <w:t>Ma</w:t>
                        </w:r>
                        <w:r w:rsidR="001810BA" w:rsidRPr="00AA7BC1">
                          <w:rPr>
                            <w:bCs/>
                            <w:lang w:eastAsia="en-GB"/>
                          </w:rPr>
                          <w:t>kroökonomische Analyse, Haushaltspolitik, Budgethilfe und globale Partnerschaften mit internationalen Finanzinstitutionen</w:t>
                        </w:r>
                      </w:p>
                    </w:tc>
                  </w:sdtContent>
                </w:sdt>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60985DC" w:rsidR="00546DB1" w:rsidRPr="003B2E38" w:rsidRDefault="00F35BB2" w:rsidP="00AB56F9">
                <w:pPr>
                  <w:tabs>
                    <w:tab w:val="left" w:pos="426"/>
                  </w:tabs>
                  <w:spacing w:before="120"/>
                  <w:rPr>
                    <w:bCs/>
                    <w:lang w:val="en-IE" w:eastAsia="en-GB"/>
                  </w:rPr>
                </w:pPr>
                <w:r>
                  <w:rPr>
                    <w:bCs/>
                    <w:lang w:eastAsia="en-GB"/>
                  </w:rPr>
                  <w:t>405026</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403725662"/>
                  <w:placeholder>
                    <w:docPart w:val="C0F307866F6E4BEDA6CF332EE7A09277"/>
                  </w:placeholder>
                </w:sdtPr>
                <w:sdtEndPr/>
                <w:sdtContent>
                  <w:sdt>
                    <w:sdtPr>
                      <w:rPr>
                        <w:bCs/>
                        <w:lang w:val="en-IE" w:eastAsia="en-GB"/>
                      </w:rPr>
                      <w:id w:val="-309635662"/>
                      <w:placeholder>
                        <w:docPart w:val="7A0D2AB02A8147AAA8ACE41C24F44BC8"/>
                      </w:placeholder>
                    </w:sdtPr>
                    <w:sdtEndPr/>
                    <w:sdtContent>
                      <w:p w14:paraId="12B08BB7" w14:textId="77777777" w:rsidR="00F35BB2" w:rsidRPr="00485C5F" w:rsidRDefault="00F35BB2" w:rsidP="00F35BB2">
                        <w:pPr>
                          <w:spacing w:after="0"/>
                          <w:ind w:right="1317"/>
                          <w:rPr>
                            <w:bCs/>
                            <w:lang w:eastAsia="en-GB"/>
                          </w:rPr>
                        </w:pPr>
                        <w:r w:rsidRPr="00485C5F">
                          <w:rPr>
                            <w:bCs/>
                            <w:lang w:eastAsia="en-GB"/>
                          </w:rPr>
                          <w:t>Karolina LEIB</w:t>
                        </w:r>
                      </w:p>
                      <w:p w14:paraId="19EC9777" w14:textId="77777777" w:rsidR="00F35BB2" w:rsidRPr="006E588D" w:rsidRDefault="00F35BB2" w:rsidP="00F35BB2">
                        <w:pPr>
                          <w:spacing w:after="0"/>
                          <w:ind w:right="1317"/>
                          <w:rPr>
                            <w:bCs/>
                            <w:lang w:val="de-AT" w:eastAsia="en-GB"/>
                          </w:rPr>
                        </w:pPr>
                        <w:r w:rsidRPr="006E588D">
                          <w:rPr>
                            <w:bCs/>
                            <w:lang w:val="de-AT" w:eastAsia="en-GB"/>
                          </w:rPr>
                          <w:t xml:space="preserve">Nathalie BRAJARD VOM STEIN </w:t>
                        </w:r>
                      </w:p>
                      <w:p w14:paraId="65EBCF52" w14:textId="1A47BAD5" w:rsidR="00546DB1" w:rsidRPr="00F35BB2" w:rsidRDefault="00F35BB2" w:rsidP="00F35BB2">
                        <w:pPr>
                          <w:spacing w:after="0"/>
                          <w:ind w:right="1317"/>
                          <w:rPr>
                            <w:bCs/>
                            <w:lang w:val="de-AT" w:eastAsia="en-GB"/>
                          </w:rPr>
                        </w:pPr>
                        <w:r>
                          <w:rPr>
                            <w:bCs/>
                            <w:lang w:val="de-AT" w:eastAsia="en-GB"/>
                          </w:rPr>
                          <w:t>Xavier LE MOUNIER</w:t>
                        </w:r>
                        <w:r w:rsidR="0069772C">
                          <w:rPr>
                            <w:bCs/>
                            <w:lang w:val="de-AT" w:eastAsia="en-GB"/>
                          </w:rPr>
                          <w:t xml:space="preserve"> </w:t>
                        </w:r>
                        <w:r w:rsidR="0069772C">
                          <w:rPr>
                            <w:bCs/>
                            <w:lang w:val="de-AT" w:eastAsia="en-GB"/>
                          </w:rPr>
                          <w:br/>
                        </w:r>
                      </w:p>
                    </w:sdtContent>
                  </w:sdt>
                </w:sdtContent>
              </w:sdt>
            </w:sdtContent>
          </w:sdt>
          <w:p w14:paraId="227D6F6E" w14:textId="440899C8" w:rsidR="00546DB1" w:rsidRPr="009F216F" w:rsidRDefault="00F5242E"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F35BB2">
                  <w:rPr>
                    <w:bCs/>
                    <w:lang w:eastAsia="en-GB"/>
                  </w:rPr>
                  <w:t>3</w:t>
                </w:r>
                <w:r w:rsidR="001810BA">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35BB2">
                      <w:rPr>
                        <w:bCs/>
                        <w:lang w:eastAsia="en-GB"/>
                      </w:rPr>
                      <w:t>2025</w:t>
                    </w:r>
                  </w:sdtContent>
                </w:sdt>
              </w:sdtContent>
            </w:sdt>
          </w:p>
          <w:p w14:paraId="4128A55A" w14:textId="3E8D2670" w:rsidR="00546DB1" w:rsidRPr="00546DB1" w:rsidRDefault="00F5242E"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35BB2">
                  <w:rPr>
                    <w:bCs/>
                    <w:lang w:eastAsia="en-GB"/>
                  </w:rPr>
                  <w:t>2</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35BB2">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84889F5"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099E8AE"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F5242E"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F5242E"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F5242E"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B1FD8BA"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A43290C"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4630144D"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F5242E">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9861C4" w:rsidRDefault="00803007" w:rsidP="007C07D8">
      <w:pPr>
        <w:pStyle w:val="ListNumber"/>
        <w:numPr>
          <w:ilvl w:val="0"/>
          <w:numId w:val="0"/>
        </w:numPr>
        <w:ind w:left="709" w:hanging="709"/>
        <w:rPr>
          <w:lang w:eastAsia="en-GB"/>
        </w:rPr>
      </w:pPr>
      <w:r w:rsidRPr="009861C4">
        <w:rPr>
          <w:b/>
          <w:bCs/>
          <w:lang w:eastAsia="en-GB"/>
        </w:rPr>
        <w:lastRenderedPageBreak/>
        <w:t>Wer wi</w:t>
      </w:r>
      <w:r w:rsidR="002F7504" w:rsidRPr="009861C4">
        <w:rPr>
          <w:b/>
          <w:bCs/>
          <w:lang w:eastAsia="en-GB"/>
        </w:rPr>
        <w:t>r</w:t>
      </w:r>
      <w:r w:rsidRPr="009861C4">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207718718"/>
            <w:placeholder>
              <w:docPart w:val="A29C18F1BFA847EB96ACDE4A328C9D7F"/>
            </w:placeholder>
          </w:sdtPr>
          <w:sdtEndPr/>
          <w:sdtContent>
            <w:sdt>
              <w:sdtPr>
                <w:rPr>
                  <w:lang w:val="en-US" w:eastAsia="en-GB"/>
                </w:rPr>
                <w:id w:val="1830947373"/>
                <w:placeholder>
                  <w:docPart w:val="D4AC39572432410EA93A421238B49333"/>
                </w:placeholder>
              </w:sdtPr>
              <w:sdtEndPr/>
              <w:sdtContent>
                <w:p w14:paraId="7D2B0406" w14:textId="77777777" w:rsidR="00F35BB2" w:rsidRPr="00720914" w:rsidRDefault="00F35BB2" w:rsidP="00F35BB2">
                  <w:pPr>
                    <w:rPr>
                      <w:lang w:val="de-AT" w:eastAsia="en-GB"/>
                    </w:rPr>
                  </w:pPr>
                  <w:r w:rsidRPr="00720914">
                    <w:rPr>
                      <w:lang w:val="de-AT" w:eastAsia="en-GB"/>
                    </w:rPr>
                    <w:t xml:space="preserve">Das Referat hat die Aufgabe, eine solide und umfassende makroökonomische- und Fiskalanalyse für die geografischen Gebiete innerhalb des Zuständigkeitsbereichs der Generaldirektion zu erstellen und so eine solide Grundlage für die Politik der GD INTPA zu gewährleisten. </w:t>
                  </w:r>
                </w:p>
                <w:p w14:paraId="76464314" w14:textId="77777777" w:rsidR="00F35BB2" w:rsidRPr="00720914" w:rsidRDefault="00F35BB2" w:rsidP="00F35BB2">
                  <w:pPr>
                    <w:rPr>
                      <w:lang w:val="de-AT" w:eastAsia="en-GB"/>
                    </w:rPr>
                  </w:pPr>
                  <w:r w:rsidRPr="00720914">
                    <w:rPr>
                      <w:lang w:val="de-AT" w:eastAsia="en-GB"/>
                    </w:rPr>
                    <w:t xml:space="preserve">Es trägt zur Formulierung der EU-Entwicklungspolitik im Bereich der öffentlichen Finanzen bei, einschließlich der Fiskal- und Steuerpolitik, der Verwaltung der öffentlichen Finanzen, der Budgethilfe und der Mobilisierung inländischer Einnahmen, Schuldenfragen und illegaler Finanzströme. </w:t>
                  </w:r>
                  <w:r>
                    <w:rPr>
                      <w:lang w:val="de-AT" w:eastAsia="en-GB"/>
                    </w:rPr>
                    <w:t>Das Referat ist das</w:t>
                  </w:r>
                  <w:r w:rsidRPr="00720914">
                    <w:rPr>
                      <w:lang w:val="de-AT" w:eastAsia="en-GB"/>
                    </w:rPr>
                    <w:t xml:space="preserve"> Kompetenzzentrum für Budgethilfepolitik und -methodik. </w:t>
                  </w:r>
                </w:p>
                <w:p w14:paraId="00883B7F" w14:textId="77777777" w:rsidR="00F35BB2" w:rsidRPr="00720914" w:rsidRDefault="00F35BB2" w:rsidP="00F35BB2">
                  <w:pPr>
                    <w:rPr>
                      <w:lang w:val="de-AT" w:eastAsia="en-GB"/>
                    </w:rPr>
                  </w:pPr>
                  <w:r w:rsidRPr="00720914">
                    <w:rPr>
                      <w:lang w:val="de-AT" w:eastAsia="en-GB"/>
                    </w:rPr>
                    <w:t>Das Referat trägt auch zur Formulierung und Umsetzung von Strategien für die strategische Zusammenarbeit mit internationalen Finanzinstitutionen (IFI), insbesondere mit der Weltbankgruppe und dem IWF bei, vor allem im Hinblick auf die Erhöhung der Sichtbarkeit und Wirkung der EU-Maßnahmen und die Förderung eines st</w:t>
                  </w:r>
                  <w:bookmarkStart w:id="1" w:name="_Hlk144469172"/>
                  <w:r w:rsidRPr="00720914">
                    <w:rPr>
                      <w:lang w:val="de-AT" w:eastAsia="en-GB"/>
                    </w:rPr>
                    <w:t>ä</w:t>
                  </w:r>
                  <w:bookmarkEnd w:id="1"/>
                  <w:r w:rsidRPr="00720914">
                    <w:rPr>
                      <w:lang w:val="de-AT" w:eastAsia="en-GB"/>
                    </w:rPr>
                    <w:t xml:space="preserve">rkeren „Team Europe“ Ansatzes.  </w:t>
                  </w:r>
                </w:p>
                <w:p w14:paraId="76DD1EEA" w14:textId="615AFA46" w:rsidR="00803007" w:rsidRPr="0069772C" w:rsidRDefault="00F35BB2" w:rsidP="00803007">
                  <w:pPr>
                    <w:rPr>
                      <w:lang w:val="de-AT" w:eastAsia="en-GB"/>
                    </w:rPr>
                  </w:pPr>
                  <w:r w:rsidRPr="00720914">
                    <w:rPr>
                      <w:lang w:val="de-AT" w:eastAsia="en-GB"/>
                    </w:rPr>
                    <w:t>Um eine angemessene Integration der externen Dimension interner Politikbereiche zu gewährleisten und die Kohärenz und Synergien mit den politischen Prioritäten der Zusammenarbeit zu maximieren, arbeitet das Referat eng mit den betreffenden INTPA-Direktionen und anderen Generaldirektionen der Kommission (z. B. TAXUD, ECFIN</w:t>
                  </w:r>
                  <w:r>
                    <w:rPr>
                      <w:lang w:val="de-AT" w:eastAsia="en-GB"/>
                    </w:rPr>
                    <w:t>)</w:t>
                  </w:r>
                  <w:r w:rsidRPr="00720914">
                    <w:rPr>
                      <w:lang w:val="de-AT" w:eastAsia="en-GB"/>
                    </w:rPr>
                    <w:t xml:space="preserve"> sowie mit dem EAD, den EU-Mitgliedstaaten und anderen Interessenträgern zusammen.</w:t>
                  </w:r>
                </w:p>
              </w:sdtContent>
            </w:sdt>
          </w:sdtContent>
        </w:sdt>
      </w:sdtContent>
    </w:sdt>
    <w:p w14:paraId="3862387A" w14:textId="77777777" w:rsidR="00803007" w:rsidRPr="0069772C" w:rsidRDefault="00803007" w:rsidP="00803007">
      <w:pPr>
        <w:pStyle w:val="ListNumber"/>
        <w:numPr>
          <w:ilvl w:val="0"/>
          <w:numId w:val="0"/>
        </w:numPr>
        <w:ind w:left="709" w:hanging="709"/>
        <w:rPr>
          <w:b/>
          <w:bCs/>
          <w:lang w:val="nl-NL"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321122313"/>
            <w:placeholder>
              <w:docPart w:val="808B6CDCF4F7419985366EB37A1DB7DC"/>
            </w:placeholder>
          </w:sdtPr>
          <w:sdtEndPr/>
          <w:sdtContent>
            <w:sdt>
              <w:sdtPr>
                <w:rPr>
                  <w:lang w:val="en-US" w:eastAsia="en-GB"/>
                </w:rPr>
                <w:id w:val="1671139272"/>
                <w:placeholder>
                  <w:docPart w:val="0A6AD56F4C1742BB9EA30220BFACCF8A"/>
                </w:placeholder>
              </w:sdtPr>
              <w:sdtEndPr/>
              <w:sdtContent>
                <w:p w14:paraId="43DB214D" w14:textId="47926DD2" w:rsidR="0065460E" w:rsidRPr="0069772C" w:rsidRDefault="009861C4" w:rsidP="009861C4">
                  <w:pPr>
                    <w:rPr>
                      <w:lang w:val="nl-NL"/>
                    </w:rPr>
                  </w:pPr>
                  <w:r>
                    <w:t xml:space="preserve">Auf der Grundlage des Arbeitsprogramms der Generaldirektion, der Direktion und des Referats wird der ANS zur Entwicklung und Umsetzung von Strategien im Zusammenhang mit der Zuständigkeit des Referats beitragen, insbesondere im Bereich der Budgethilfe. Dazu gehört auch die Bewertung und Bewertung des Beitrags von Budgethilfeprogrammen zu den Prioritäten der EU im Rahmen von Global Gateway und NDICI (z. B. Bekämpfung von Armut und Ungleichheiten; Gleichstellung der Geschlechter, Grüner Deal, nachhaltiger und gerechter Übergang, Digitalisierung) und Verbesserung der Methodik/Leitlinien, um diesen Beitrag erforderlichenfalls zu verbessern, einschließlich der potenziellen Policy Based Loans in der Zukunft. Aufgaben können sich auch auf die wirtschaftspolitische Steuerung und die Verwaltung der öffentlichen Finanzen in den Partnerländern (zentrale und subnationale Ebene) beziehen, auch im Zusammenhang mit Investitionen, die durch den neuen Europäischen Fonds für nachhaltige Entwicklung (EFSD+) unterstützt werden. Darüber hinaus wird der ANS Maßnahmen, die von der geografischen Direktion und den EU-Delegationen in einer bestimmten unter INTPA fallenden Region verwaltet werden, direkt unterstützen. Es sind 1-2 physische Dienstreisen pro Jahr vorzusehen. </w:t>
                  </w:r>
                  <w:r w:rsidR="0065460E" w:rsidRPr="0065460E">
                    <w:t>Er/sie könnte auch an Arbeiten im Zusammenhang mit Partnerschaften der EU mit internationalen Finanzinstitutionen, insbesondere dem IWF und der Weltbank, beteiligt sein.</w:t>
                  </w:r>
                </w:p>
                <w:p w14:paraId="1D45A830" w14:textId="766CB7FB" w:rsidR="009861C4" w:rsidRDefault="009861C4" w:rsidP="009861C4">
                  <w:r>
                    <w:t xml:space="preserve">Der ANS wird unter der Aufsicht eines Bereichsleiters arbeiten. Unbeschadet des Grundsatzes der loyalen Zusammenarbeit zwischen den nationalen/regionalen und europäischen Verwaltungen wird der ANS nicht an Einzelfällen arbeiten, die Auswirkungen auf Dossiers haben, mit denen er sich in den beiden Jahren vor seiner Aufnahme in die Kommission in seiner nationalen Verwaltung hätte befassen müssen, oder </w:t>
                  </w:r>
                  <w:r>
                    <w:lastRenderedPageBreak/>
                    <w:t xml:space="preserve">an unmittelbar angrenzenden Fällen. Er vertritt in keinem Fall die Kommission, um finanzielle oder sonstige Verpflichtungen einzugehen oder im Namen der Kommission Verhandlungen zu führen. Zusätzlich zu den oben genannten Kerntätigkeiten können die Referenten erforderlichenfalls aufgefordert werden, punktuelle oder Ad-hoc-Tätigkeiten im Tätigkeitsbereich des Referats durchzuführen. </w:t>
                  </w:r>
                </w:p>
                <w:p w14:paraId="1AEF91BC" w14:textId="4B4D6144" w:rsidR="00F35BB2" w:rsidRPr="00720914" w:rsidRDefault="00F35BB2" w:rsidP="009861C4">
                  <w:pPr>
                    <w:rPr>
                      <w:lang w:val="de-AT" w:eastAsia="en-GB"/>
                    </w:rPr>
                  </w:pPr>
                  <w:r w:rsidRPr="00720914">
                    <w:rPr>
                      <w:lang w:val="de-AT" w:eastAsia="en-GB"/>
                    </w:rPr>
                    <w:t xml:space="preserve">Der/die ausgewählte Beamte/Beamtin wird ferner, in einer bestimmten Gruppe von Ländern, die ihm/ihr zugewiesen werden, analytische Arbeiten in den Bereichen Budgethilfe, Risikobewertung, haushaltspolitische und wirtschaftspolitische Steuerung durchführen. </w:t>
                  </w:r>
                </w:p>
                <w:p w14:paraId="73B6A38C" w14:textId="77777777" w:rsidR="00F35BB2" w:rsidRPr="00720914" w:rsidRDefault="00F35BB2" w:rsidP="00F35BB2">
                  <w:pPr>
                    <w:rPr>
                      <w:lang w:val="de-AT" w:eastAsia="en-GB"/>
                    </w:rPr>
                  </w:pPr>
                  <w:r w:rsidRPr="00720914">
                    <w:rPr>
                      <w:lang w:val="de-AT" w:eastAsia="en-GB"/>
                    </w:rPr>
                    <w:t xml:space="preserve">Dies erfordert häufige Kontakte innerhalb der Kommission, mit den Verwaltungen der Mitgliedstaaten und anderen internationalen Institutionen wie dem IWF, der OECD, der Weltbank und den Vereinten Nationen.  </w:t>
                  </w:r>
                </w:p>
                <w:p w14:paraId="12B9C59B" w14:textId="7FE5040D" w:rsidR="00803007" w:rsidRPr="009861C4" w:rsidRDefault="00F35BB2" w:rsidP="00803007">
                  <w:pPr>
                    <w:rPr>
                      <w:lang w:val="de-AT" w:eastAsia="en-GB"/>
                    </w:rPr>
                  </w:pPr>
                  <w:r w:rsidRPr="00720914">
                    <w:rPr>
                      <w:lang w:val="de-AT" w:eastAsia="en-GB"/>
                    </w:rPr>
                    <w:t xml:space="preserve">Reisen in INTPA-Partnerländer werden wahrscheinlich erforderlich sein, um die EU-Delegationen zu unterstützen. </w:t>
                  </w: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531719752"/>
            <w:placeholder>
              <w:docPart w:val="582981B882F34EBE9CDD2DA42F0016B7"/>
            </w:placeholder>
          </w:sdtPr>
          <w:sdtEndPr/>
          <w:sdtContent>
            <w:p w14:paraId="1EC5B45F" w14:textId="77777777" w:rsidR="00F35BB2" w:rsidRDefault="00F35BB2" w:rsidP="00F35BB2">
              <w:pPr>
                <w:rPr>
                  <w:lang w:val="de-AT"/>
                </w:rPr>
              </w:pPr>
              <w:r w:rsidRPr="00720914">
                <w:rPr>
                  <w:lang w:val="de-AT"/>
                </w:rPr>
                <w:t xml:space="preserve">Die/der Bewerber/Bewerberin sollte über solide Erfahrungen und gute Kenntnisse auf </w:t>
              </w:r>
              <w:r>
                <w:rPr>
                  <w:lang w:val="de-AT"/>
                </w:rPr>
                <w:t>einem der folgenden</w:t>
              </w:r>
              <w:r w:rsidRPr="00720914">
                <w:rPr>
                  <w:lang w:val="de-AT"/>
                </w:rPr>
                <w:t xml:space="preserve"> Gebiet</w:t>
              </w:r>
              <w:r>
                <w:rPr>
                  <w:lang w:val="de-AT"/>
                </w:rPr>
                <w:t>e verfügen:</w:t>
              </w:r>
            </w:p>
            <w:p w14:paraId="21A550B1" w14:textId="77777777" w:rsidR="00F35BB2" w:rsidRPr="00A920FA" w:rsidRDefault="00F35BB2" w:rsidP="00F35BB2">
              <w:pPr>
                <w:pStyle w:val="ListParagraph"/>
                <w:numPr>
                  <w:ilvl w:val="0"/>
                  <w:numId w:val="30"/>
                </w:numPr>
                <w:rPr>
                  <w:lang w:eastAsia="en-GB"/>
                </w:rPr>
              </w:pPr>
              <w:r>
                <w:rPr>
                  <w:lang w:val="de-AT"/>
                </w:rPr>
                <w:t>Gebiet der makro</w:t>
              </w:r>
              <w:r w:rsidRPr="008B4C0A">
                <w:rPr>
                  <w:lang w:eastAsia="en-GB"/>
                </w:rPr>
                <w:t>ökonomischen und finanziellen</w:t>
              </w:r>
              <w:r>
                <w:rPr>
                  <w:lang w:eastAsia="en-GB"/>
                </w:rPr>
                <w:t xml:space="preserve"> und Gebiet </w:t>
              </w:r>
              <w:r w:rsidRPr="0052712C">
                <w:rPr>
                  <w:lang w:val="de-AT"/>
                </w:rPr>
                <w:t>der öffentlichen Finanzverwaltung</w:t>
              </w:r>
              <w:r>
                <w:rPr>
                  <w:lang w:val="de-AT"/>
                </w:rPr>
                <w:t xml:space="preserve">. </w:t>
              </w:r>
            </w:p>
            <w:p w14:paraId="5E156845" w14:textId="77777777" w:rsidR="00F35BB2" w:rsidRDefault="00F35BB2" w:rsidP="00F35BB2">
              <w:pPr>
                <w:pStyle w:val="ListParagraph"/>
                <w:numPr>
                  <w:ilvl w:val="0"/>
                  <w:numId w:val="30"/>
                </w:numPr>
                <w:rPr>
                  <w:lang w:eastAsia="en-GB"/>
                </w:rPr>
              </w:pPr>
              <w:r>
                <w:rPr>
                  <w:lang w:val="de-AT"/>
                </w:rPr>
                <w:t>Eine Spezialisierung auf internationale Wirtschaft und Entwicklungs</w:t>
              </w:r>
              <w:r w:rsidRPr="0052712C">
                <w:rPr>
                  <w:lang w:eastAsia="en-GB"/>
                </w:rPr>
                <w:t>ökonomie w</w:t>
              </w:r>
              <w:r w:rsidRPr="00720914">
                <w:rPr>
                  <w:lang w:val="de-AT"/>
                </w:rPr>
                <w:t>ä</w:t>
              </w:r>
              <w:r>
                <w:rPr>
                  <w:lang w:val="de-AT"/>
                </w:rPr>
                <w:t>re von Vorteil.</w:t>
              </w:r>
            </w:p>
            <w:p w14:paraId="0FE6BA25" w14:textId="0A7EED9D" w:rsidR="00F35BB2" w:rsidRDefault="00F35BB2" w:rsidP="00F35BB2">
              <w:pPr>
                <w:ind w:left="360"/>
                <w:rPr>
                  <w:lang w:val="de-AT"/>
                </w:rPr>
              </w:pPr>
              <w:r w:rsidRPr="0052712C">
                <w:rPr>
                  <w:lang w:val="de-AT"/>
                </w:rPr>
                <w:t xml:space="preserve">Die wichtigsten Anforderungen an die Stelle sind: gute analytische, organisatorische und redaktionelle Fertigkeiten sowie die Fähigkeit, in einem kleinen Team innerhalb knapper Fristen zu arbeiten. Zudem wird Geschicklichkeit im Dialog mit einem breiten Spektrum von Interessenträgern sowohl innerhalb der GD, der Kommission als auch außerhalb der </w:t>
              </w:r>
              <w:r w:rsidR="0069772C" w:rsidRPr="0052712C">
                <w:rPr>
                  <w:lang w:val="de-AT"/>
                </w:rPr>
                <w:t>EU-Institutionen</w:t>
              </w:r>
              <w:r w:rsidRPr="0052712C">
                <w:rPr>
                  <w:lang w:val="de-AT"/>
                </w:rPr>
                <w:t xml:space="preserve"> gefordert. Erfahrung mit der Durchführung technischer und spezialisierter Präsentationen ist erwünscht. </w:t>
              </w:r>
            </w:p>
            <w:p w14:paraId="2A0F153A" w14:textId="426E4F04" w:rsidR="009321C6" w:rsidRPr="009F216F" w:rsidRDefault="00F35BB2" w:rsidP="0069772C">
              <w:pPr>
                <w:ind w:left="360"/>
                <w:rPr>
                  <w:lang w:eastAsia="en-GB"/>
                </w:rPr>
              </w:pPr>
              <w:r w:rsidRPr="0052712C">
                <w:rPr>
                  <w:lang w:val="de-AT"/>
                </w:rPr>
                <w:t xml:space="preserve">Die Bewerber/innen sollten über einen Abschluss in Wirtschaftswissenschaften, Finanzen, Entwicklungsökonomie oder einem verwandten Fachgebiet verfügen sowie über mindestens 5 Jahre Berufserfahrung. Ausgezeichnete Englischkenntnisse sind eine Voraussetzung, und </w:t>
              </w:r>
              <w:r w:rsidRPr="0052712C">
                <w:rPr>
                  <w:sz w:val="22"/>
                  <w:lang w:val="de-AT"/>
                </w:rPr>
                <w:t xml:space="preserve">Kenntnisse der französischen oder der spanischen Sprache wären von Vorteil. </w:t>
              </w:r>
              <w:r w:rsidRPr="0052712C">
                <w:rPr>
                  <w:lang w:val="de-AT"/>
                </w:rPr>
                <w:t xml:space="preserve"> </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EA91A35"/>
    <w:multiLevelType w:val="hybridMultilevel"/>
    <w:tmpl w:val="4A80A616"/>
    <w:lvl w:ilvl="0" w:tplc="78F4839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9991135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2FC5"/>
    <w:rsid w:val="000331EC"/>
    <w:rsid w:val="000D7B5E"/>
    <w:rsid w:val="001203F8"/>
    <w:rsid w:val="00151919"/>
    <w:rsid w:val="001810BA"/>
    <w:rsid w:val="00265A53"/>
    <w:rsid w:val="002C5752"/>
    <w:rsid w:val="002D543E"/>
    <w:rsid w:val="002F7504"/>
    <w:rsid w:val="00324D8D"/>
    <w:rsid w:val="0035094A"/>
    <w:rsid w:val="003874E2"/>
    <w:rsid w:val="0039387D"/>
    <w:rsid w:val="00394A86"/>
    <w:rsid w:val="003B2E38"/>
    <w:rsid w:val="004A3C94"/>
    <w:rsid w:val="004B58B5"/>
    <w:rsid w:val="004D75AF"/>
    <w:rsid w:val="004E166F"/>
    <w:rsid w:val="00546DB1"/>
    <w:rsid w:val="006243BB"/>
    <w:rsid w:val="0065460E"/>
    <w:rsid w:val="00654E1A"/>
    <w:rsid w:val="00676119"/>
    <w:rsid w:val="0069772C"/>
    <w:rsid w:val="006F44C9"/>
    <w:rsid w:val="00767E7E"/>
    <w:rsid w:val="007716E4"/>
    <w:rsid w:val="00785A3F"/>
    <w:rsid w:val="00795C41"/>
    <w:rsid w:val="007A795D"/>
    <w:rsid w:val="007A7CF4"/>
    <w:rsid w:val="007B071D"/>
    <w:rsid w:val="007B514A"/>
    <w:rsid w:val="007C07D8"/>
    <w:rsid w:val="007D0EC6"/>
    <w:rsid w:val="00803007"/>
    <w:rsid w:val="008102E0"/>
    <w:rsid w:val="00851B02"/>
    <w:rsid w:val="0089735C"/>
    <w:rsid w:val="008D52CF"/>
    <w:rsid w:val="009321C6"/>
    <w:rsid w:val="009442BE"/>
    <w:rsid w:val="009861C4"/>
    <w:rsid w:val="009E6625"/>
    <w:rsid w:val="009F216F"/>
    <w:rsid w:val="00AB56F9"/>
    <w:rsid w:val="00AC5FF8"/>
    <w:rsid w:val="00AE6941"/>
    <w:rsid w:val="00B73B91"/>
    <w:rsid w:val="00BF6139"/>
    <w:rsid w:val="00C07259"/>
    <w:rsid w:val="00C27C81"/>
    <w:rsid w:val="00CD33B4"/>
    <w:rsid w:val="00D605F4"/>
    <w:rsid w:val="00DA711C"/>
    <w:rsid w:val="00E00B22"/>
    <w:rsid w:val="00E01792"/>
    <w:rsid w:val="00E35460"/>
    <w:rsid w:val="00E607A9"/>
    <w:rsid w:val="00EB3060"/>
    <w:rsid w:val="00EC5C6B"/>
    <w:rsid w:val="00ED6452"/>
    <w:rsid w:val="00ED6B95"/>
    <w:rsid w:val="00F35BB2"/>
    <w:rsid w:val="00F5242E"/>
    <w:rsid w:val="00F60E71"/>
    <w:rsid w:val="00F97250"/>
    <w:rsid w:val="00FF78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normaltextrun">
    <w:name w:val="normaltextrun"/>
    <w:basedOn w:val="DefaultParagraphFont"/>
    <w:rsid w:val="00F35BB2"/>
  </w:style>
  <w:style w:type="paragraph" w:styleId="ListParagraph">
    <w:name w:val="List Paragraph"/>
    <w:basedOn w:val="Normal"/>
    <w:semiHidden/>
    <w:locked/>
    <w:rsid w:val="00F35B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7799">
      <w:bodyDiv w:val="1"/>
      <w:marLeft w:val="0"/>
      <w:marRight w:val="0"/>
      <w:marTop w:val="0"/>
      <w:marBottom w:val="0"/>
      <w:divBdr>
        <w:top w:val="none" w:sz="0" w:space="0" w:color="auto"/>
        <w:left w:val="none" w:sz="0" w:space="0" w:color="auto"/>
        <w:bottom w:val="none" w:sz="0" w:space="0" w:color="auto"/>
        <w:right w:val="none" w:sz="0" w:space="0" w:color="auto"/>
      </w:divBdr>
      <w:divsChild>
        <w:div w:id="517159142">
          <w:marLeft w:val="0"/>
          <w:marRight w:val="0"/>
          <w:marTop w:val="0"/>
          <w:marBottom w:val="0"/>
          <w:divBdr>
            <w:top w:val="none" w:sz="0" w:space="0" w:color="auto"/>
            <w:left w:val="none" w:sz="0" w:space="0" w:color="auto"/>
            <w:bottom w:val="none" w:sz="0" w:space="0" w:color="auto"/>
            <w:right w:val="none" w:sz="0" w:space="0" w:color="auto"/>
          </w:divBdr>
        </w:div>
      </w:divsChild>
    </w:div>
    <w:div w:id="937640109">
      <w:bodyDiv w:val="1"/>
      <w:marLeft w:val="0"/>
      <w:marRight w:val="0"/>
      <w:marTop w:val="0"/>
      <w:marBottom w:val="0"/>
      <w:divBdr>
        <w:top w:val="none" w:sz="0" w:space="0" w:color="auto"/>
        <w:left w:val="none" w:sz="0" w:space="0" w:color="auto"/>
        <w:bottom w:val="none" w:sz="0" w:space="0" w:color="auto"/>
        <w:right w:val="none" w:sz="0" w:space="0" w:color="auto"/>
      </w:divBdr>
      <w:divsChild>
        <w:div w:id="4113194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B99D442F2792493FA726FF46FA848440"/>
        <w:category>
          <w:name w:val="General"/>
          <w:gallery w:val="placeholder"/>
        </w:category>
        <w:types>
          <w:type w:val="bbPlcHdr"/>
        </w:types>
        <w:behaviors>
          <w:behavior w:val="content"/>
        </w:behaviors>
        <w:guid w:val="{737BBFB2-DBC1-4859-A2E6-D049EA8E762A}"/>
      </w:docPartPr>
      <w:docPartBody>
        <w:p w:rsidR="00E56FE2" w:rsidRDefault="00E56FE2" w:rsidP="00E56FE2">
          <w:pPr>
            <w:pStyle w:val="B99D442F2792493FA726FF46FA848440"/>
          </w:pPr>
          <w:r w:rsidRPr="00546DB1">
            <w:rPr>
              <w:rStyle w:val="PlaceholderText"/>
              <w:bCs/>
            </w:rPr>
            <w:t>Click or tap here to enter text.</w:t>
          </w:r>
        </w:p>
      </w:docPartBody>
    </w:docPart>
    <w:docPart>
      <w:docPartPr>
        <w:name w:val="C8BB14A8587B416CB11017190773B677"/>
        <w:category>
          <w:name w:val="General"/>
          <w:gallery w:val="placeholder"/>
        </w:category>
        <w:types>
          <w:type w:val="bbPlcHdr"/>
        </w:types>
        <w:behaviors>
          <w:behavior w:val="content"/>
        </w:behaviors>
        <w:guid w:val="{CD92FFD1-29B2-47E2-ADA5-975B1CC11D15}"/>
      </w:docPartPr>
      <w:docPartBody>
        <w:p w:rsidR="00E56FE2" w:rsidRDefault="00E56FE2" w:rsidP="00E56FE2">
          <w:pPr>
            <w:pStyle w:val="C8BB14A8587B416CB11017190773B677"/>
          </w:pPr>
          <w:r w:rsidRPr="0007110E">
            <w:rPr>
              <w:rStyle w:val="PlaceholderText"/>
              <w:bCs/>
            </w:rPr>
            <w:t>Click or tap here to enter text.</w:t>
          </w:r>
        </w:p>
      </w:docPartBody>
    </w:docPart>
    <w:docPart>
      <w:docPartPr>
        <w:name w:val="C0F307866F6E4BEDA6CF332EE7A09277"/>
        <w:category>
          <w:name w:val="General"/>
          <w:gallery w:val="placeholder"/>
        </w:category>
        <w:types>
          <w:type w:val="bbPlcHdr"/>
        </w:types>
        <w:behaviors>
          <w:behavior w:val="content"/>
        </w:behaviors>
        <w:guid w:val="{F13F4128-390D-4B46-8A68-B18385DEFB56}"/>
      </w:docPartPr>
      <w:docPartBody>
        <w:p w:rsidR="00E56FE2" w:rsidRDefault="00E56FE2" w:rsidP="00E56FE2">
          <w:pPr>
            <w:pStyle w:val="C0F307866F6E4BEDA6CF332EE7A09277"/>
          </w:pPr>
          <w:r w:rsidRPr="003B2E38">
            <w:rPr>
              <w:rStyle w:val="PlaceholderText"/>
              <w:bCs/>
            </w:rPr>
            <w:t>Click or tap here to enter text.</w:t>
          </w:r>
        </w:p>
      </w:docPartBody>
    </w:docPart>
    <w:docPart>
      <w:docPartPr>
        <w:name w:val="7A0D2AB02A8147AAA8ACE41C24F44BC8"/>
        <w:category>
          <w:name w:val="General"/>
          <w:gallery w:val="placeholder"/>
        </w:category>
        <w:types>
          <w:type w:val="bbPlcHdr"/>
        </w:types>
        <w:behaviors>
          <w:behavior w:val="content"/>
        </w:behaviors>
        <w:guid w:val="{95345328-A84B-4E2F-A741-74DF60CA5C7B}"/>
      </w:docPartPr>
      <w:docPartBody>
        <w:p w:rsidR="00E56FE2" w:rsidRDefault="00E56FE2" w:rsidP="00E56FE2">
          <w:pPr>
            <w:pStyle w:val="7A0D2AB02A8147AAA8ACE41C24F44BC8"/>
          </w:pPr>
          <w:r w:rsidRPr="0007110E">
            <w:rPr>
              <w:rStyle w:val="PlaceholderText"/>
              <w:bCs/>
            </w:rPr>
            <w:t>Click or tap here to enter text.</w:t>
          </w:r>
        </w:p>
      </w:docPartBody>
    </w:docPart>
    <w:docPart>
      <w:docPartPr>
        <w:name w:val="A29C18F1BFA847EB96ACDE4A328C9D7F"/>
        <w:category>
          <w:name w:val="General"/>
          <w:gallery w:val="placeholder"/>
        </w:category>
        <w:types>
          <w:type w:val="bbPlcHdr"/>
        </w:types>
        <w:behaviors>
          <w:behavior w:val="content"/>
        </w:behaviors>
        <w:guid w:val="{C47FAE44-CBC9-4EEC-A46B-409DAF29411E}"/>
      </w:docPartPr>
      <w:docPartBody>
        <w:p w:rsidR="00E56FE2" w:rsidRDefault="00E56FE2" w:rsidP="00E56FE2">
          <w:pPr>
            <w:pStyle w:val="A29C18F1BFA847EB96ACDE4A328C9D7F"/>
          </w:pPr>
          <w:r w:rsidRPr="00803007">
            <w:rPr>
              <w:rStyle w:val="PlaceholderText"/>
            </w:rPr>
            <w:t>Click or tap here to enter text.</w:t>
          </w:r>
        </w:p>
      </w:docPartBody>
    </w:docPart>
    <w:docPart>
      <w:docPartPr>
        <w:name w:val="D4AC39572432410EA93A421238B49333"/>
        <w:category>
          <w:name w:val="General"/>
          <w:gallery w:val="placeholder"/>
        </w:category>
        <w:types>
          <w:type w:val="bbPlcHdr"/>
        </w:types>
        <w:behaviors>
          <w:behavior w:val="content"/>
        </w:behaviors>
        <w:guid w:val="{E91D2A53-1766-45E4-B648-7453483F64DF}"/>
      </w:docPartPr>
      <w:docPartBody>
        <w:p w:rsidR="00E56FE2" w:rsidRDefault="00E56FE2" w:rsidP="00E56FE2">
          <w:pPr>
            <w:pStyle w:val="D4AC39572432410EA93A421238B49333"/>
          </w:pPr>
          <w:r w:rsidRPr="00BD2312">
            <w:rPr>
              <w:rStyle w:val="PlaceholderText"/>
            </w:rPr>
            <w:t>Click or tap here to enter text.</w:t>
          </w:r>
        </w:p>
      </w:docPartBody>
    </w:docPart>
    <w:docPart>
      <w:docPartPr>
        <w:name w:val="808B6CDCF4F7419985366EB37A1DB7DC"/>
        <w:category>
          <w:name w:val="General"/>
          <w:gallery w:val="placeholder"/>
        </w:category>
        <w:types>
          <w:type w:val="bbPlcHdr"/>
        </w:types>
        <w:behaviors>
          <w:behavior w:val="content"/>
        </w:behaviors>
        <w:guid w:val="{4CDAA82B-3D9B-4953-B9A9-FBE006BFE6BA}"/>
      </w:docPartPr>
      <w:docPartBody>
        <w:p w:rsidR="00E56FE2" w:rsidRDefault="00E56FE2" w:rsidP="00E56FE2">
          <w:pPr>
            <w:pStyle w:val="808B6CDCF4F7419985366EB37A1DB7DC"/>
          </w:pPr>
          <w:r w:rsidRPr="00BD2312">
            <w:rPr>
              <w:rStyle w:val="PlaceholderText"/>
            </w:rPr>
            <w:t>Click or tap here to enter text.</w:t>
          </w:r>
        </w:p>
      </w:docPartBody>
    </w:docPart>
    <w:docPart>
      <w:docPartPr>
        <w:name w:val="0A6AD56F4C1742BB9EA30220BFACCF8A"/>
        <w:category>
          <w:name w:val="General"/>
          <w:gallery w:val="placeholder"/>
        </w:category>
        <w:types>
          <w:type w:val="bbPlcHdr"/>
        </w:types>
        <w:behaviors>
          <w:behavior w:val="content"/>
        </w:behaviors>
        <w:guid w:val="{9C040347-4E30-4B09-A20A-A5D67CFA7B78}"/>
      </w:docPartPr>
      <w:docPartBody>
        <w:p w:rsidR="00E56FE2" w:rsidRDefault="00E56FE2" w:rsidP="00E56FE2">
          <w:pPr>
            <w:pStyle w:val="0A6AD56F4C1742BB9EA30220BFACCF8A"/>
          </w:pPr>
          <w:r w:rsidRPr="00BD2312">
            <w:rPr>
              <w:rStyle w:val="PlaceholderText"/>
            </w:rPr>
            <w:t>Click or tap here to enter text.</w:t>
          </w:r>
        </w:p>
      </w:docPartBody>
    </w:docPart>
    <w:docPart>
      <w:docPartPr>
        <w:name w:val="582981B882F34EBE9CDD2DA42F0016B7"/>
        <w:category>
          <w:name w:val="General"/>
          <w:gallery w:val="placeholder"/>
        </w:category>
        <w:types>
          <w:type w:val="bbPlcHdr"/>
        </w:types>
        <w:behaviors>
          <w:behavior w:val="content"/>
        </w:behaviors>
        <w:guid w:val="{4FF54C5C-3369-410C-A74D-91EA3E27696B}"/>
      </w:docPartPr>
      <w:docPartBody>
        <w:p w:rsidR="00E56FE2" w:rsidRDefault="00E56FE2" w:rsidP="00E56FE2">
          <w:pPr>
            <w:pStyle w:val="582981B882F34EBE9CDD2DA42F0016B7"/>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32FC5"/>
    <w:rsid w:val="000A4922"/>
    <w:rsid w:val="002D543E"/>
    <w:rsid w:val="004A3C94"/>
    <w:rsid w:val="004E166F"/>
    <w:rsid w:val="0056186B"/>
    <w:rsid w:val="00654E1A"/>
    <w:rsid w:val="00723B02"/>
    <w:rsid w:val="00897026"/>
    <w:rsid w:val="008A7C76"/>
    <w:rsid w:val="008C406B"/>
    <w:rsid w:val="008D04E3"/>
    <w:rsid w:val="00A71FAD"/>
    <w:rsid w:val="00B21BDA"/>
    <w:rsid w:val="00DB168D"/>
    <w:rsid w:val="00E00B22"/>
    <w:rsid w:val="00E32AF1"/>
    <w:rsid w:val="00E56FE2"/>
    <w:rsid w:val="00F02C41"/>
    <w:rsid w:val="00F972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56FE2"/>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99D442F2792493FA726FF46FA848440">
    <w:name w:val="B99D442F2792493FA726FF46FA848440"/>
    <w:rsid w:val="00E56FE2"/>
    <w:pPr>
      <w:spacing w:line="278" w:lineRule="auto"/>
    </w:pPr>
    <w:rPr>
      <w:kern w:val="2"/>
      <w:sz w:val="24"/>
      <w:szCs w:val="24"/>
      <w14:ligatures w14:val="standardContextual"/>
    </w:rPr>
  </w:style>
  <w:style w:type="paragraph" w:customStyle="1" w:styleId="C8BB14A8587B416CB11017190773B677">
    <w:name w:val="C8BB14A8587B416CB11017190773B677"/>
    <w:rsid w:val="00E56FE2"/>
    <w:pPr>
      <w:spacing w:line="278" w:lineRule="auto"/>
    </w:pPr>
    <w:rPr>
      <w:kern w:val="2"/>
      <w:sz w:val="24"/>
      <w:szCs w:val="24"/>
      <w14:ligatures w14:val="standardContextual"/>
    </w:rPr>
  </w:style>
  <w:style w:type="paragraph" w:customStyle="1" w:styleId="C0F307866F6E4BEDA6CF332EE7A09277">
    <w:name w:val="C0F307866F6E4BEDA6CF332EE7A09277"/>
    <w:rsid w:val="00E56FE2"/>
    <w:pPr>
      <w:spacing w:line="278" w:lineRule="auto"/>
    </w:pPr>
    <w:rPr>
      <w:kern w:val="2"/>
      <w:sz w:val="24"/>
      <w:szCs w:val="24"/>
      <w14:ligatures w14:val="standardContextual"/>
    </w:rPr>
  </w:style>
  <w:style w:type="paragraph" w:customStyle="1" w:styleId="7A0D2AB02A8147AAA8ACE41C24F44BC8">
    <w:name w:val="7A0D2AB02A8147AAA8ACE41C24F44BC8"/>
    <w:rsid w:val="00E56FE2"/>
    <w:pPr>
      <w:spacing w:line="278" w:lineRule="auto"/>
    </w:pPr>
    <w:rPr>
      <w:kern w:val="2"/>
      <w:sz w:val="24"/>
      <w:szCs w:val="24"/>
      <w14:ligatures w14:val="standardContextual"/>
    </w:rPr>
  </w:style>
  <w:style w:type="paragraph" w:customStyle="1" w:styleId="A29C18F1BFA847EB96ACDE4A328C9D7F">
    <w:name w:val="A29C18F1BFA847EB96ACDE4A328C9D7F"/>
    <w:rsid w:val="00E56FE2"/>
    <w:pPr>
      <w:spacing w:line="278" w:lineRule="auto"/>
    </w:pPr>
    <w:rPr>
      <w:kern w:val="2"/>
      <w:sz w:val="24"/>
      <w:szCs w:val="24"/>
      <w14:ligatures w14:val="standardContextual"/>
    </w:rPr>
  </w:style>
  <w:style w:type="paragraph" w:customStyle="1" w:styleId="D4AC39572432410EA93A421238B49333">
    <w:name w:val="D4AC39572432410EA93A421238B49333"/>
    <w:rsid w:val="00E56FE2"/>
    <w:pPr>
      <w:spacing w:line="278" w:lineRule="auto"/>
    </w:pPr>
    <w:rPr>
      <w:kern w:val="2"/>
      <w:sz w:val="24"/>
      <w:szCs w:val="24"/>
      <w14:ligatures w14:val="standardContextual"/>
    </w:rPr>
  </w:style>
  <w:style w:type="paragraph" w:customStyle="1" w:styleId="808B6CDCF4F7419985366EB37A1DB7DC">
    <w:name w:val="808B6CDCF4F7419985366EB37A1DB7DC"/>
    <w:rsid w:val="00E56FE2"/>
    <w:pPr>
      <w:spacing w:line="278" w:lineRule="auto"/>
    </w:pPr>
    <w:rPr>
      <w:kern w:val="2"/>
      <w:sz w:val="24"/>
      <w:szCs w:val="24"/>
      <w14:ligatures w14:val="standardContextual"/>
    </w:rPr>
  </w:style>
  <w:style w:type="paragraph" w:customStyle="1" w:styleId="0A6AD56F4C1742BB9EA30220BFACCF8A">
    <w:name w:val="0A6AD56F4C1742BB9EA30220BFACCF8A"/>
    <w:rsid w:val="00E56FE2"/>
    <w:pPr>
      <w:spacing w:line="278" w:lineRule="auto"/>
    </w:pPr>
    <w:rPr>
      <w:kern w:val="2"/>
      <w:sz w:val="24"/>
      <w:szCs w:val="24"/>
      <w14:ligatures w14:val="standardContextual"/>
    </w:rPr>
  </w:style>
  <w:style w:type="paragraph" w:customStyle="1" w:styleId="582981B882F34EBE9CDD2DA42F0016B7">
    <w:name w:val="582981B882F34EBE9CDD2DA42F0016B7"/>
    <w:rsid w:val="00E56F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264AC718-AF23-442A-92F5-08EA22515F3E}">
  <ds:schemaRefs>
    <ds:schemaRef ds:uri="http://purl.org/dc/dcmitype/"/>
    <ds:schemaRef ds:uri="http://schemas.microsoft.com/office/2006/documentManagement/types"/>
    <ds:schemaRef ds:uri="08927195-b699-4be0-9ee2-6c66dc215b5a"/>
    <ds:schemaRef ds:uri="http://schemas.openxmlformats.org/package/2006/metadata/core-properties"/>
    <ds:schemaRef ds:uri="http://purl.org/dc/elements/1.1/"/>
    <ds:schemaRef ds:uri="http://schemas.microsoft.com/sharepoint/v3/fields"/>
    <ds:schemaRef ds:uri="http://www.w3.org/XML/1998/namespace"/>
    <ds:schemaRef ds:uri="http://schemas.microsoft.com/office/2006/metadata/properties"/>
    <ds:schemaRef ds:uri="1929b814-5a78-4bdc-9841-d8b9ef424f65"/>
    <ds:schemaRef ds:uri="http://schemas.microsoft.com/office/infopath/2007/PartnerControls"/>
    <ds:schemaRef ds:uri="a41a97bf-0494-41d8-ba3d-259bd7771890"/>
    <ds:schemaRef ds:uri="http://purl.org/dc/terms/"/>
    <ds:schemaRef ds:uri="30c666ed-fe46-43d6-bf30-6de2567680e6"/>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D8610840-11B3-4502-BDDA-AAC72DF76D79}"/>
</file>

<file path=docProps/app.xml><?xml version="1.0" encoding="utf-8"?>
<Properties xmlns="http://schemas.openxmlformats.org/officeDocument/2006/extended-properties" xmlns:vt="http://schemas.openxmlformats.org/officeDocument/2006/docPropsVTypes">
  <Template>Eurolook</Template>
  <TotalTime>2</TotalTime>
  <Pages>5</Pages>
  <Words>1578</Words>
  <Characters>8997</Characters>
  <Application>Microsoft Office Word</Application>
  <DocSecurity>0</DocSecurity>
  <PresentationFormat>Microsoft Word 14.0</PresentationFormat>
  <Lines>74</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2025-03-31T11:16:00Z</dcterms:created>
  <dcterms:modified xsi:type="dcterms:W3CDTF">2025-04-09T10:30:00Z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